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96623" w14:textId="77777777" w:rsidR="00935CC8" w:rsidRDefault="00935CC8" w:rsidP="00935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24601BEB" w14:textId="77777777" w:rsidR="00935CC8" w:rsidRDefault="00935CC8" w:rsidP="00935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161BB9A0" w14:textId="77777777" w:rsidR="00935CC8" w:rsidRDefault="00935CC8" w:rsidP="00935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ACEBE4" w14:textId="77777777" w:rsidR="00935CC8" w:rsidRDefault="00935CC8" w:rsidP="00935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E26F95" w14:textId="77777777" w:rsidR="00935CC8" w:rsidRDefault="00935CC8" w:rsidP="00935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DDF743B" w14:textId="77777777" w:rsidR="00935CC8" w:rsidRDefault="00935CC8" w:rsidP="00935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07AD1C0" w14:textId="77777777" w:rsidR="00935CC8" w:rsidRDefault="00935CC8" w:rsidP="00935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CD962E" w14:textId="77777777" w:rsidR="00935CC8" w:rsidRDefault="00935CC8" w:rsidP="00935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073DF9" w14:textId="77777777" w:rsidR="00935CC8" w:rsidRDefault="00935CC8" w:rsidP="00935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7285739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4DB5B" w14:textId="77777777" w:rsidR="00935CC8" w:rsidRDefault="00935CC8" w:rsidP="009139A6">
      <w:r>
        <w:separator/>
      </w:r>
    </w:p>
  </w:endnote>
  <w:endnote w:type="continuationSeparator" w:id="0">
    <w:p w14:paraId="6E17FC96" w14:textId="77777777" w:rsidR="00935CC8" w:rsidRDefault="00935C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C3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156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AF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F5C45" w14:textId="77777777" w:rsidR="00935CC8" w:rsidRDefault="00935CC8" w:rsidP="009139A6">
      <w:r>
        <w:separator/>
      </w:r>
    </w:p>
  </w:footnote>
  <w:footnote w:type="continuationSeparator" w:id="0">
    <w:p w14:paraId="2452DE4B" w14:textId="77777777" w:rsidR="00935CC8" w:rsidRDefault="00935C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59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1D0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E39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CC8"/>
    <w:rsid w:val="000666E0"/>
    <w:rsid w:val="002510B7"/>
    <w:rsid w:val="005C130B"/>
    <w:rsid w:val="00826F5C"/>
    <w:rsid w:val="009139A6"/>
    <w:rsid w:val="00935CC8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1DC63"/>
  <w15:chartTrackingRefBased/>
  <w15:docId w15:val="{3CBE34E0-E041-4B97-9BEC-C0CA9F4D0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5C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2022-04-10T20:36:00Z</dcterms:created>
  <dcterms:modified xsi:type="dcterms:W3CDTF">2022-04-10T20:37:00Z</dcterms:modified>
</cp:coreProperties>
</file>